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524"/>
        <w:tblW w:w="16302" w:type="dxa"/>
        <w:tblLayout w:type="fixed"/>
        <w:tblLook w:val="00A0"/>
      </w:tblPr>
      <w:tblGrid>
        <w:gridCol w:w="419"/>
        <w:gridCol w:w="1696"/>
        <w:gridCol w:w="1696"/>
        <w:gridCol w:w="1576"/>
        <w:gridCol w:w="1418"/>
        <w:gridCol w:w="1134"/>
        <w:gridCol w:w="1134"/>
        <w:gridCol w:w="958"/>
        <w:gridCol w:w="34"/>
        <w:gridCol w:w="1134"/>
        <w:gridCol w:w="992"/>
        <w:gridCol w:w="1418"/>
        <w:gridCol w:w="1276"/>
        <w:gridCol w:w="1417"/>
      </w:tblGrid>
      <w:tr w:rsidR="005A50BB" w:rsidRPr="002722DB" w:rsidTr="00916BB7">
        <w:trPr>
          <w:trHeight w:val="885"/>
        </w:trPr>
        <w:tc>
          <w:tcPr>
            <w:tcW w:w="16302" w:type="dxa"/>
            <w:gridSpan w:val="14"/>
            <w:tcBorders>
              <w:top w:val="nil"/>
              <w:bottom w:val="single" w:sz="4" w:space="0" w:color="000000"/>
            </w:tcBorders>
          </w:tcPr>
          <w:p w:rsidR="005A50BB" w:rsidRDefault="005A50BB" w:rsidP="00916BB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7191">
              <w:rPr>
                <w:b/>
                <w:bCs/>
                <w:sz w:val="24"/>
                <w:szCs w:val="24"/>
                <w:lang w:eastAsia="ru-RU"/>
              </w:rPr>
              <w:t xml:space="preserve">Сведения о доходах, расходах, об имуществе и обязательствах имущественного характера </w:t>
            </w:r>
            <w:r>
              <w:rPr>
                <w:b/>
                <w:bCs/>
                <w:sz w:val="24"/>
                <w:szCs w:val="24"/>
                <w:lang w:eastAsia="ru-RU"/>
              </w:rPr>
              <w:t>депутатов</w:t>
            </w:r>
            <w:r w:rsidRPr="00347191">
              <w:rPr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:rsidR="005A50BB" w:rsidRPr="00347191" w:rsidRDefault="005A50BB" w:rsidP="00916BB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7191">
              <w:rPr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r>
              <w:rPr>
                <w:b/>
                <w:bCs/>
                <w:sz w:val="24"/>
                <w:szCs w:val="24"/>
                <w:lang w:eastAsia="ru-RU"/>
              </w:rPr>
              <w:t>Левобережное</w:t>
            </w:r>
            <w:r w:rsidRPr="00347191">
              <w:rPr>
                <w:b/>
                <w:bCs/>
                <w:sz w:val="24"/>
                <w:szCs w:val="24"/>
                <w:lang w:eastAsia="ru-RU"/>
              </w:rPr>
              <w:t xml:space="preserve"> Белевского района</w:t>
            </w:r>
          </w:p>
          <w:p w:rsidR="005A50BB" w:rsidRDefault="005A50BB" w:rsidP="00916BB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7191">
              <w:rPr>
                <w:b/>
                <w:bCs/>
                <w:sz w:val="24"/>
                <w:szCs w:val="24"/>
                <w:lang w:eastAsia="ru-RU"/>
              </w:rPr>
              <w:t xml:space="preserve">их супругов и несовершеннолетних 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детей  за период с 1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  <w:bCs/>
                  <w:sz w:val="24"/>
                  <w:szCs w:val="24"/>
                  <w:lang w:eastAsia="ru-RU"/>
                </w:rPr>
                <w:t>2015</w:t>
              </w:r>
              <w:r w:rsidRPr="00347191">
                <w:rPr>
                  <w:b/>
                  <w:bCs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347191">
              <w:rPr>
                <w:b/>
                <w:bCs/>
                <w:sz w:val="24"/>
                <w:szCs w:val="24"/>
                <w:lang w:eastAsia="ru-RU"/>
              </w:rPr>
              <w:t>. по 3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1 декабря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  <w:bCs/>
                  <w:sz w:val="24"/>
                  <w:szCs w:val="24"/>
                  <w:lang w:eastAsia="ru-RU"/>
                </w:rPr>
                <w:t>2015</w:t>
              </w:r>
              <w:r w:rsidRPr="00347191">
                <w:rPr>
                  <w:b/>
                  <w:bCs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347191">
              <w:rPr>
                <w:b/>
                <w:bCs/>
                <w:sz w:val="24"/>
                <w:szCs w:val="24"/>
                <w:lang w:eastAsia="ru-RU"/>
              </w:rPr>
              <w:t>.</w:t>
            </w:r>
          </w:p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A50BB" w:rsidRPr="002722DB" w:rsidTr="00916BB7">
        <w:trPr>
          <w:trHeight w:val="885"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52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Транспортные средства</w:t>
            </w:r>
            <w:r w:rsidRPr="00A74697">
              <w:rPr>
                <w:b/>
                <w:bCs/>
                <w:sz w:val="20"/>
                <w:szCs w:val="20"/>
                <w:lang w:eastAsia="ru-RU"/>
              </w:rPr>
              <w:br/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Декларирован</w:t>
            </w:r>
            <w:r w:rsidRPr="00A74697">
              <w:rPr>
                <w:b/>
                <w:bCs/>
                <w:sz w:val="20"/>
                <w:szCs w:val="20"/>
                <w:lang w:eastAsia="ru-RU"/>
              </w:rPr>
              <w:t>ный годовой доход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сделка¹ (вид приобретенного имущества, источники)</w:t>
            </w:r>
          </w:p>
        </w:tc>
      </w:tr>
      <w:tr w:rsidR="005A50BB" w:rsidRPr="002722DB" w:rsidTr="00916BB7">
        <w:trPr>
          <w:trHeight w:val="120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A50BB" w:rsidRPr="00A74697" w:rsidRDefault="005A50BB" w:rsidP="00916BB7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A74697" w:rsidRDefault="005A50BB" w:rsidP="00916BB7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BB" w:rsidRPr="002722DB" w:rsidTr="00916BB7">
        <w:trPr>
          <w:trHeight w:val="745"/>
        </w:trPr>
        <w:tc>
          <w:tcPr>
            <w:tcW w:w="4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Pr="006815AA" w:rsidRDefault="005A50BB" w:rsidP="00916BB7">
            <w:pPr>
              <w:outlineLvl w:val="0"/>
              <w:rPr>
                <w:sz w:val="24"/>
                <w:szCs w:val="24"/>
                <w:lang w:eastAsia="ru-RU"/>
              </w:rPr>
            </w:pPr>
            <w:r w:rsidRPr="006815AA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Петрунина Валентина Николаевна</w:t>
            </w:r>
          </w:p>
        </w:tc>
        <w:tc>
          <w:tcPr>
            <w:tcW w:w="16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A50BB" w:rsidRDefault="005A50BB" w:rsidP="00916BB7">
            <w:pPr>
              <w:outlineLvl w:val="0"/>
              <w:rPr>
                <w:sz w:val="20"/>
                <w:szCs w:val="20"/>
                <w:lang w:eastAsia="ru-RU"/>
              </w:rPr>
            </w:pPr>
          </w:p>
          <w:p w:rsidR="005A50BB" w:rsidRDefault="005A50BB" w:rsidP="00916BB7">
            <w:pPr>
              <w:outlineLvl w:val="0"/>
              <w:rPr>
                <w:sz w:val="20"/>
                <w:szCs w:val="20"/>
                <w:lang w:eastAsia="ru-RU"/>
              </w:rPr>
            </w:pPr>
          </w:p>
          <w:p w:rsidR="005A50BB" w:rsidRPr="006815AA" w:rsidRDefault="005A50BB" w:rsidP="00916BB7">
            <w:pPr>
              <w:outlineLvl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Глава муниципального образования Левобережное Белевского района- Председатель Собрания депутатов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6815AA">
              <w:rPr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6815AA"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Pr="00A75313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Pr="005309A0" w:rsidRDefault="005A50BB" w:rsidP="00916BB7">
            <w:pPr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359943,79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5A50BB" w:rsidRPr="002722DB" w:rsidTr="00916BB7">
        <w:trPr>
          <w:trHeight w:val="79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50BB" w:rsidRPr="006815AA" w:rsidRDefault="005A50BB" w:rsidP="00916BB7">
            <w:pPr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зем.участок для  ведения ЛПХ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6815AA">
              <w:rPr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50BB" w:rsidRPr="006815AA" w:rsidRDefault="005A50BB" w:rsidP="00916BB7">
            <w:pPr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330,00</w:t>
            </w:r>
          </w:p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6815AA">
              <w:rPr>
                <w:sz w:val="24"/>
                <w:szCs w:val="24"/>
                <w:lang w:eastAsia="ru-RU"/>
              </w:rPr>
              <w:t>РФ</w:t>
            </w:r>
          </w:p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</w:tr>
      <w:tr w:rsidR="005A50BB" w:rsidRPr="002722DB" w:rsidTr="00916BB7">
        <w:trPr>
          <w:trHeight w:val="793"/>
        </w:trPr>
        <w:tc>
          <w:tcPr>
            <w:tcW w:w="419" w:type="dxa"/>
            <w:vMerge w:val="restart"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50BB" w:rsidRDefault="005A50BB" w:rsidP="00916BB7">
            <w:pPr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зем.участок для ведения ЛПХ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50BB" w:rsidRDefault="005A50BB" w:rsidP="00916BB7">
            <w:pPr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930,00</w:t>
            </w:r>
          </w:p>
          <w:p w:rsidR="005A50BB" w:rsidRDefault="005A50BB" w:rsidP="00916BB7">
            <w:pPr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</w:tr>
      <w:tr w:rsidR="005A50BB" w:rsidRPr="002722DB" w:rsidTr="00916BB7">
        <w:trPr>
          <w:trHeight w:val="79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50BB" w:rsidRDefault="005A50BB" w:rsidP="00916BB7">
            <w:pPr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зем.доля  с оценкой 168 баллогектаров кдастровый номер ОА «Новый мир» 1-5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общая долевая в праве 1/800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50BB" w:rsidRDefault="005A50BB" w:rsidP="00916BB7">
            <w:pPr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</w:tr>
      <w:tr w:rsidR="005A50BB" w:rsidRPr="002722DB" w:rsidTr="00916BB7">
        <w:trPr>
          <w:trHeight w:val="1051"/>
        </w:trPr>
        <w:tc>
          <w:tcPr>
            <w:tcW w:w="419" w:type="dxa"/>
            <w:vMerge w:val="restart"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A50BB" w:rsidRPr="002722DB" w:rsidRDefault="005A50BB" w:rsidP="00916BB7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</w:p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A50BB" w:rsidRPr="00347191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зем.участок для ведения ЛПХ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5A50BB" w:rsidRPr="00347191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A50BB" w:rsidRPr="00347191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УАЗ 3303, 1990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141697,05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5A50BB" w:rsidRPr="002722DB" w:rsidTr="00916BB7">
        <w:trPr>
          <w:trHeight w:val="1051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A50BB" w:rsidRPr="002722DB" w:rsidRDefault="005A50BB" w:rsidP="00916BB7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A50BB" w:rsidRPr="002722DB" w:rsidTr="00916BB7">
        <w:trPr>
          <w:trHeight w:val="1402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rPr>
                <w:sz w:val="24"/>
                <w:szCs w:val="24"/>
                <w:lang w:eastAsia="ru-RU"/>
              </w:rPr>
            </w:pPr>
          </w:p>
          <w:p w:rsidR="005A50BB" w:rsidRPr="006815AA" w:rsidRDefault="005A50BB" w:rsidP="00916BB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  <w:p w:rsidR="005A50BB" w:rsidRPr="002722DB" w:rsidRDefault="005A50BB" w:rsidP="00916BB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Полетайкин Александр Михайлович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5A50BB" w:rsidRPr="002722DB" w:rsidRDefault="005A50BB" w:rsidP="00916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председателя Собрания депутатов муниципального образования Левобережное Белевского района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D066A6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A50BB" w:rsidRPr="00D066A6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D066A6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D066A6"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D066A6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D066A6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D066A6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</w:t>
            </w:r>
            <w:r>
              <w:rPr>
                <w:sz w:val="24"/>
                <w:szCs w:val="24"/>
                <w:lang w:val="en-US" w:eastAsia="ru-RU"/>
              </w:rPr>
              <w:t xml:space="preserve">Hundai </w:t>
            </w:r>
            <w:r>
              <w:rPr>
                <w:sz w:val="24"/>
                <w:szCs w:val="24"/>
                <w:lang w:eastAsia="ru-RU"/>
              </w:rPr>
              <w:t xml:space="preserve">       </w:t>
            </w:r>
          </w:p>
          <w:p w:rsidR="005A50BB" w:rsidRDefault="005A50BB" w:rsidP="00916BB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</w:t>
            </w:r>
            <w:r>
              <w:rPr>
                <w:sz w:val="24"/>
                <w:szCs w:val="24"/>
                <w:lang w:val="en-US" w:eastAsia="ru-RU"/>
              </w:rPr>
              <w:t>Solaris</w:t>
            </w:r>
            <w:r>
              <w:rPr>
                <w:sz w:val="24"/>
                <w:szCs w:val="24"/>
                <w:lang w:eastAsia="ru-RU"/>
              </w:rPr>
              <w:t>,</w:t>
            </w:r>
          </w:p>
          <w:p w:rsidR="005A50BB" w:rsidRPr="00B763A8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2012 года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5A50BB" w:rsidRPr="00D066A6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856675,98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5A50BB" w:rsidRPr="00D066A6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 w:rsidRPr="00D066A6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5A50BB" w:rsidRPr="002722DB" w:rsidTr="00916BB7">
        <w:trPr>
          <w:trHeight w:val="1402"/>
        </w:trPr>
        <w:tc>
          <w:tcPr>
            <w:tcW w:w="419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5A50BB" w:rsidRDefault="005A50BB" w:rsidP="00916B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5A50BB" w:rsidRPr="002722DB" w:rsidRDefault="005A50BB" w:rsidP="00916BB7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общая долевая (1/2)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Pr="00D066A6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5A50BB" w:rsidRPr="00D066A6" w:rsidRDefault="005A50BB" w:rsidP="00916BB7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Pr="002722DB" w:rsidRDefault="005A50BB" w:rsidP="00916BB7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Pr="002722DB" w:rsidRDefault="005A50BB" w:rsidP="00916BB7"/>
        </w:tc>
        <w:tc>
          <w:tcPr>
            <w:tcW w:w="1696" w:type="dxa"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76" w:type="dxa"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</w:t>
            </w:r>
          </w:p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(1/2)</w:t>
            </w:r>
          </w:p>
        </w:tc>
        <w:tc>
          <w:tcPr>
            <w:tcW w:w="1134" w:type="dxa"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41,70</w:t>
            </w:r>
          </w:p>
        </w:tc>
        <w:tc>
          <w:tcPr>
            <w:tcW w:w="1134" w:type="dxa"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 w:rsidRPr="002722DB"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 w:rsidRPr="002722D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 w:rsidRPr="002722D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11113, 2004 года</w:t>
            </w:r>
          </w:p>
        </w:tc>
        <w:tc>
          <w:tcPr>
            <w:tcW w:w="1276" w:type="dxa"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243376,09</w:t>
            </w:r>
          </w:p>
        </w:tc>
        <w:tc>
          <w:tcPr>
            <w:tcW w:w="1417" w:type="dxa"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 w:rsidRPr="002722DB"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 w:val="restart"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  <w:p w:rsidR="005A50BB" w:rsidRDefault="005A50BB" w:rsidP="00916BB7"/>
          <w:p w:rsidR="005A50BB" w:rsidRPr="002722DB" w:rsidRDefault="005A50BB" w:rsidP="00916BB7">
            <w:r w:rsidRPr="0007326D">
              <w:rPr>
                <w:sz w:val="24"/>
                <w:szCs w:val="24"/>
              </w:rPr>
              <w:t>3</w:t>
            </w:r>
            <w:r>
              <w:t>.</w:t>
            </w:r>
          </w:p>
        </w:tc>
        <w:tc>
          <w:tcPr>
            <w:tcW w:w="1696" w:type="dxa"/>
            <w:vMerge w:val="restart"/>
            <w:tcBorders>
              <w:left w:val="single" w:sz="4" w:space="0" w:color="000000"/>
            </w:tcBorders>
          </w:tcPr>
          <w:p w:rsidR="005A50BB" w:rsidRDefault="005A50BB" w:rsidP="00916BB7"/>
          <w:p w:rsidR="005A50BB" w:rsidRPr="00302F69" w:rsidRDefault="005A50BB" w:rsidP="00916BB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Буневич Марина Александровна</w:t>
            </w:r>
          </w:p>
        </w:tc>
        <w:tc>
          <w:tcPr>
            <w:tcW w:w="1696" w:type="dxa"/>
            <w:vAlign w:val="center"/>
          </w:tcPr>
          <w:p w:rsidR="005A50BB" w:rsidRPr="00B763A8" w:rsidRDefault="005A50BB" w:rsidP="00916BB7">
            <w:pPr>
              <w:jc w:val="center"/>
              <w:rPr>
                <w:sz w:val="20"/>
                <w:szCs w:val="20"/>
              </w:rPr>
            </w:pPr>
            <w:r w:rsidRPr="00B763A8">
              <w:rPr>
                <w:sz w:val="20"/>
                <w:szCs w:val="20"/>
              </w:rPr>
              <w:t>депутат муниципального образования Левобережное Белевского района</w:t>
            </w: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94491,10</w:t>
            </w:r>
          </w:p>
        </w:tc>
        <w:tc>
          <w:tcPr>
            <w:tcW w:w="1417" w:type="dxa"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5C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5A50BB" w:rsidRPr="002722D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 w:val="restart"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  <w:p w:rsidR="005A50BB" w:rsidRDefault="005A50BB" w:rsidP="00916BB7"/>
          <w:p w:rsidR="005A50BB" w:rsidRDefault="005A50BB" w:rsidP="00916BB7"/>
          <w:p w:rsidR="005A50BB" w:rsidRDefault="005A50BB" w:rsidP="00916BB7"/>
          <w:p w:rsidR="005A50BB" w:rsidRDefault="005A50BB" w:rsidP="00916BB7"/>
          <w:p w:rsidR="005A50BB" w:rsidRDefault="005A50BB" w:rsidP="00916BB7"/>
          <w:p w:rsidR="005A50BB" w:rsidRDefault="005A50BB" w:rsidP="00916BB7"/>
          <w:p w:rsidR="005A50BB" w:rsidRDefault="005A50BB" w:rsidP="00916BB7"/>
          <w:p w:rsidR="005A50BB" w:rsidRDefault="005A50BB" w:rsidP="00916BB7">
            <w:r w:rsidRPr="0007326D">
              <w:rPr>
                <w:sz w:val="24"/>
                <w:szCs w:val="24"/>
              </w:rPr>
              <w:t>4</w:t>
            </w:r>
            <w:r>
              <w:t>.</w:t>
            </w:r>
          </w:p>
        </w:tc>
        <w:tc>
          <w:tcPr>
            <w:tcW w:w="1696" w:type="dxa"/>
            <w:vMerge w:val="restart"/>
            <w:tcBorders>
              <w:left w:val="single" w:sz="4" w:space="0" w:color="000000"/>
            </w:tcBorders>
          </w:tcPr>
          <w:p w:rsidR="005A50BB" w:rsidRDefault="005A50BB" w:rsidP="00916BB7"/>
          <w:p w:rsidR="005A50BB" w:rsidRDefault="005A50BB" w:rsidP="00916BB7"/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  <w:p w:rsidR="005A50BB" w:rsidRPr="003B76BB" w:rsidRDefault="005A50BB" w:rsidP="00916BB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Дегтярев Сергей Евгеньевич</w:t>
            </w:r>
          </w:p>
        </w:tc>
        <w:tc>
          <w:tcPr>
            <w:tcW w:w="1696" w:type="dxa"/>
            <w:vMerge w:val="restart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 w:rsidRPr="00B763A8">
              <w:rPr>
                <w:sz w:val="20"/>
                <w:szCs w:val="20"/>
              </w:rPr>
              <w:t>депутат муниципального образования Левобережное Белевского района</w:t>
            </w: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зем. участок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5A50BB" w:rsidRPr="00394161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Mitsubishi</w:t>
            </w:r>
          </w:p>
          <w:p w:rsidR="005A50BB" w:rsidRPr="00394161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OUTLANDER</w:t>
            </w:r>
            <w:r>
              <w:rPr>
                <w:sz w:val="24"/>
                <w:szCs w:val="24"/>
              </w:rPr>
              <w:t xml:space="preserve"> 2.0</w:t>
            </w:r>
            <w:r w:rsidRPr="003941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2012 </w:t>
            </w: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1276" w:type="dxa"/>
            <w:vMerge w:val="restart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643149,69</w:t>
            </w:r>
          </w:p>
        </w:tc>
        <w:tc>
          <w:tcPr>
            <w:tcW w:w="1417" w:type="dxa"/>
            <w:vMerge w:val="restart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 (1/3)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62,60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Merge/>
            <w:tcBorders>
              <w:left w:val="single" w:sz="4" w:space="0" w:color="000000"/>
              <w:bottom w:val="nil"/>
            </w:tcBorders>
          </w:tcPr>
          <w:p w:rsidR="005A50BB" w:rsidRDefault="005A50BB" w:rsidP="00916BB7"/>
        </w:tc>
        <w:tc>
          <w:tcPr>
            <w:tcW w:w="1696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27,10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tcBorders>
              <w:top w:val="nil"/>
              <w:lef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 (1/3)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62,60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552411,34</w:t>
            </w:r>
          </w:p>
        </w:tc>
        <w:tc>
          <w:tcPr>
            <w:tcW w:w="1417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 w:val="restart"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  <w:p w:rsidR="005A50BB" w:rsidRDefault="005A50BB" w:rsidP="00916BB7"/>
          <w:p w:rsidR="005A50BB" w:rsidRDefault="005A50BB" w:rsidP="00916BB7">
            <w:r w:rsidRPr="007F3FB0">
              <w:rPr>
                <w:sz w:val="24"/>
                <w:szCs w:val="24"/>
              </w:rPr>
              <w:t>5</w:t>
            </w:r>
            <w:r>
              <w:t>.</w:t>
            </w:r>
          </w:p>
        </w:tc>
        <w:tc>
          <w:tcPr>
            <w:tcW w:w="1696" w:type="dxa"/>
            <w:vMerge w:val="restart"/>
            <w:tcBorders>
              <w:left w:val="single" w:sz="4" w:space="0" w:color="000000"/>
            </w:tcBorders>
          </w:tcPr>
          <w:p w:rsidR="005A50BB" w:rsidRDefault="005A50BB" w:rsidP="00916BB7"/>
          <w:p w:rsidR="005A50BB" w:rsidRDefault="005A50BB" w:rsidP="00916BB7"/>
          <w:p w:rsidR="005A50BB" w:rsidRPr="007F3FB0" w:rsidRDefault="005A50BB" w:rsidP="00916BB7">
            <w:pPr>
              <w:rPr>
                <w:b/>
                <w:sz w:val="20"/>
                <w:szCs w:val="20"/>
              </w:rPr>
            </w:pPr>
            <w:r w:rsidRPr="007F3FB0">
              <w:rPr>
                <w:b/>
                <w:sz w:val="20"/>
                <w:szCs w:val="20"/>
              </w:rPr>
              <w:t>Ер</w:t>
            </w:r>
            <w:r>
              <w:rPr>
                <w:b/>
                <w:sz w:val="20"/>
                <w:szCs w:val="20"/>
              </w:rPr>
              <w:t>м</w:t>
            </w:r>
            <w:r w:rsidRPr="007F3FB0">
              <w:rPr>
                <w:b/>
                <w:sz w:val="20"/>
                <w:szCs w:val="20"/>
              </w:rPr>
              <w:t>олов Сергей  Владимирович</w:t>
            </w:r>
          </w:p>
        </w:tc>
        <w:tc>
          <w:tcPr>
            <w:tcW w:w="1696" w:type="dxa"/>
            <w:vAlign w:val="center"/>
          </w:tcPr>
          <w:p w:rsidR="005A50BB" w:rsidRDefault="005A50BB" w:rsidP="00916BB7">
            <w:pPr>
              <w:rPr>
                <w:sz w:val="24"/>
                <w:szCs w:val="24"/>
              </w:rPr>
            </w:pPr>
            <w:r w:rsidRPr="00B763A8">
              <w:rPr>
                <w:sz w:val="20"/>
                <w:szCs w:val="20"/>
              </w:rPr>
              <w:t>депутат муниципального образования Левобережное Белевского района</w:t>
            </w: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52,20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52,22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8" w:type="dxa"/>
            <w:vAlign w:val="center"/>
          </w:tcPr>
          <w:p w:rsidR="005A50BB" w:rsidRPr="007F3FB0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Renault</w:t>
            </w:r>
            <w:r>
              <w:rPr>
                <w:sz w:val="24"/>
                <w:szCs w:val="24"/>
              </w:rPr>
              <w:t xml:space="preserve"> логан, 2009 года</w:t>
            </w:r>
          </w:p>
        </w:tc>
        <w:tc>
          <w:tcPr>
            <w:tcW w:w="12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438384,58</w:t>
            </w:r>
          </w:p>
        </w:tc>
        <w:tc>
          <w:tcPr>
            <w:tcW w:w="1417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Align w:val="center"/>
          </w:tcPr>
          <w:p w:rsidR="005A50BB" w:rsidRPr="007F3FB0" w:rsidRDefault="005A50BB" w:rsidP="00916BB7">
            <w:pPr>
              <w:rPr>
                <w:sz w:val="24"/>
                <w:szCs w:val="24"/>
              </w:rPr>
            </w:pPr>
            <w:r w:rsidRPr="007F3FB0">
              <w:rPr>
                <w:sz w:val="24"/>
                <w:szCs w:val="24"/>
              </w:rPr>
              <w:t>супруга</w:t>
            </w: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Pr="00DE7DF7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110304,14</w:t>
            </w:r>
          </w:p>
        </w:tc>
        <w:tc>
          <w:tcPr>
            <w:tcW w:w="1417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tcBorders>
              <w:top w:val="nil"/>
              <w:lef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Align w:val="center"/>
          </w:tcPr>
          <w:p w:rsidR="005A50BB" w:rsidRPr="007F3FB0" w:rsidRDefault="005A50BB" w:rsidP="00916B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7292,00</w:t>
            </w:r>
          </w:p>
        </w:tc>
        <w:tc>
          <w:tcPr>
            <w:tcW w:w="1417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 w:val="restart"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  <w:p w:rsidR="005A50BB" w:rsidRDefault="005A50BB" w:rsidP="00916BB7"/>
          <w:p w:rsidR="005A50BB" w:rsidRDefault="005A50BB" w:rsidP="00916BB7">
            <w:r w:rsidRPr="00DE7DF7">
              <w:rPr>
                <w:sz w:val="24"/>
                <w:szCs w:val="24"/>
              </w:rPr>
              <w:t>6</w:t>
            </w:r>
            <w:r>
              <w:t>.</w:t>
            </w:r>
          </w:p>
        </w:tc>
        <w:tc>
          <w:tcPr>
            <w:tcW w:w="1696" w:type="dxa"/>
            <w:vMerge w:val="restart"/>
            <w:tcBorders>
              <w:left w:val="single" w:sz="4" w:space="0" w:color="000000"/>
            </w:tcBorders>
          </w:tcPr>
          <w:p w:rsidR="005A50BB" w:rsidRDefault="005A50BB" w:rsidP="00916BB7"/>
          <w:p w:rsidR="005A50BB" w:rsidRDefault="005A50BB" w:rsidP="00916BB7"/>
          <w:p w:rsidR="005A50BB" w:rsidRDefault="005A50BB" w:rsidP="00916BB7"/>
          <w:p w:rsidR="005A50BB" w:rsidRDefault="005A50BB" w:rsidP="00916BB7"/>
          <w:p w:rsidR="005A50BB" w:rsidRPr="00DE7DF7" w:rsidRDefault="005A50BB" w:rsidP="00916BB7">
            <w:pPr>
              <w:rPr>
                <w:b/>
                <w:sz w:val="20"/>
                <w:szCs w:val="20"/>
              </w:rPr>
            </w:pPr>
            <w:r w:rsidRPr="00DE7DF7">
              <w:rPr>
                <w:b/>
                <w:sz w:val="20"/>
                <w:szCs w:val="20"/>
              </w:rPr>
              <w:t xml:space="preserve">Катышев Вячеслав </w:t>
            </w:r>
          </w:p>
          <w:p w:rsidR="005A50BB" w:rsidRDefault="005A50BB" w:rsidP="00916BB7">
            <w:r w:rsidRPr="00DE7DF7">
              <w:rPr>
                <w:b/>
                <w:sz w:val="20"/>
                <w:szCs w:val="20"/>
              </w:rPr>
              <w:t>Александрович</w:t>
            </w:r>
          </w:p>
        </w:tc>
        <w:tc>
          <w:tcPr>
            <w:tcW w:w="1696" w:type="dxa"/>
            <w:vMerge w:val="restart"/>
            <w:vAlign w:val="center"/>
          </w:tcPr>
          <w:p w:rsidR="005A50BB" w:rsidRDefault="005A50BB" w:rsidP="00916BB7">
            <w:pPr>
              <w:rPr>
                <w:sz w:val="24"/>
                <w:szCs w:val="24"/>
              </w:rPr>
            </w:pPr>
            <w:r w:rsidRPr="00B763A8">
              <w:rPr>
                <w:sz w:val="20"/>
                <w:szCs w:val="20"/>
              </w:rPr>
              <w:t>депутат муниципального образования Левобережное Белевского района</w:t>
            </w: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приусадебный участок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210740, ВАЗ 210740, 2009 года</w:t>
            </w:r>
          </w:p>
        </w:tc>
        <w:tc>
          <w:tcPr>
            <w:tcW w:w="1276" w:type="dxa"/>
            <w:vMerge w:val="restart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246359,52</w:t>
            </w:r>
          </w:p>
        </w:tc>
        <w:tc>
          <w:tcPr>
            <w:tcW w:w="1417" w:type="dxa"/>
            <w:vMerge w:val="restart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Merge/>
            <w:vAlign w:val="center"/>
          </w:tcPr>
          <w:p w:rsidR="005A50BB" w:rsidRPr="00B763A8" w:rsidRDefault="005A50BB" w:rsidP="00916BB7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73,30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Align w:val="center"/>
          </w:tcPr>
          <w:p w:rsidR="005A50BB" w:rsidRPr="00B763A8" w:rsidRDefault="005A50BB" w:rsidP="00916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208210,49</w:t>
            </w:r>
          </w:p>
        </w:tc>
        <w:tc>
          <w:tcPr>
            <w:tcW w:w="1417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 w:val="restart"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  <w:p w:rsidR="005A50BB" w:rsidRDefault="005A50BB" w:rsidP="00916BB7"/>
          <w:p w:rsidR="005A50BB" w:rsidRDefault="005A50BB" w:rsidP="00916BB7">
            <w:pPr>
              <w:rPr>
                <w:sz w:val="24"/>
                <w:szCs w:val="24"/>
              </w:rPr>
            </w:pPr>
          </w:p>
          <w:p w:rsidR="005A50BB" w:rsidRDefault="005A50BB" w:rsidP="00916BB7">
            <w:pPr>
              <w:rPr>
                <w:sz w:val="24"/>
                <w:szCs w:val="24"/>
              </w:rPr>
            </w:pPr>
          </w:p>
          <w:p w:rsidR="005A50BB" w:rsidRDefault="005A50BB" w:rsidP="00916BB7">
            <w:r w:rsidRPr="00587068">
              <w:rPr>
                <w:sz w:val="24"/>
                <w:szCs w:val="24"/>
              </w:rPr>
              <w:t>7</w:t>
            </w:r>
            <w:r>
              <w:t>.</w:t>
            </w:r>
          </w:p>
        </w:tc>
        <w:tc>
          <w:tcPr>
            <w:tcW w:w="1696" w:type="dxa"/>
            <w:vMerge w:val="restart"/>
            <w:tcBorders>
              <w:left w:val="single" w:sz="4" w:space="0" w:color="000000"/>
            </w:tcBorders>
          </w:tcPr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  <w:p w:rsidR="005A50BB" w:rsidRPr="00587068" w:rsidRDefault="005A50BB" w:rsidP="00916BB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Королев Николай Павлович</w:t>
            </w:r>
          </w:p>
        </w:tc>
        <w:tc>
          <w:tcPr>
            <w:tcW w:w="1696" w:type="dxa"/>
            <w:vMerge w:val="restart"/>
            <w:vAlign w:val="center"/>
          </w:tcPr>
          <w:p w:rsidR="005A50BB" w:rsidRDefault="005A50BB" w:rsidP="00916BB7">
            <w:pPr>
              <w:rPr>
                <w:sz w:val="24"/>
                <w:szCs w:val="24"/>
              </w:rPr>
            </w:pPr>
            <w:r w:rsidRPr="00B763A8">
              <w:rPr>
                <w:sz w:val="20"/>
                <w:szCs w:val="20"/>
              </w:rPr>
              <w:t>депутат муниципального образования Левобережное Белевского района</w:t>
            </w: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земельная доля с оценкой 94 баллогектара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39200,00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 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LADA</w:t>
            </w:r>
          </w:p>
          <w:p w:rsidR="005A50BB" w:rsidRPr="00587068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(ВАЗ) 21074, 2004 года</w:t>
            </w:r>
          </w:p>
          <w:p w:rsidR="005A50BB" w:rsidRPr="00587068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Chevrolet</w:t>
            </w:r>
            <w:r w:rsidRPr="00B370A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val="en-US"/>
              </w:rPr>
              <w:t>COBALT</w:t>
            </w:r>
            <w:r>
              <w:rPr>
                <w:sz w:val="24"/>
                <w:szCs w:val="24"/>
              </w:rPr>
              <w:t>, 2013 года</w:t>
            </w:r>
          </w:p>
        </w:tc>
        <w:tc>
          <w:tcPr>
            <w:tcW w:w="1276" w:type="dxa"/>
            <w:vMerge w:val="restart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521951,93</w:t>
            </w:r>
          </w:p>
        </w:tc>
        <w:tc>
          <w:tcPr>
            <w:tcW w:w="1417" w:type="dxa"/>
            <w:vMerge w:val="restart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5A50BB" w:rsidRPr="00B763A8" w:rsidRDefault="005A50BB" w:rsidP="00916BB7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85,30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</w:p>
        </w:tc>
      </w:tr>
      <w:tr w:rsidR="005A50BB" w:rsidRPr="002722DB" w:rsidTr="003673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916BB7"/>
        </w:tc>
        <w:tc>
          <w:tcPr>
            <w:tcW w:w="1696" w:type="dxa"/>
            <w:tcBorders>
              <w:top w:val="nil"/>
              <w:left w:val="single" w:sz="4" w:space="0" w:color="000000"/>
            </w:tcBorders>
          </w:tcPr>
          <w:p w:rsidR="005A50BB" w:rsidRDefault="005A50BB" w:rsidP="00916BB7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5A50BB" w:rsidRPr="00B763A8" w:rsidRDefault="005A50BB" w:rsidP="00916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31,00</w:t>
            </w:r>
          </w:p>
        </w:tc>
        <w:tc>
          <w:tcPr>
            <w:tcW w:w="1134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 дом 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85,30</w:t>
            </w:r>
          </w:p>
        </w:tc>
        <w:tc>
          <w:tcPr>
            <w:tcW w:w="992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8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129184,19</w:t>
            </w:r>
          </w:p>
        </w:tc>
        <w:tc>
          <w:tcPr>
            <w:tcW w:w="1417" w:type="dxa"/>
            <w:vAlign w:val="center"/>
          </w:tcPr>
          <w:p w:rsidR="005A50BB" w:rsidRDefault="005A50BB" w:rsidP="00916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3673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 w:val="restart"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57613D"/>
          <w:p w:rsidR="005A50BB" w:rsidRDefault="005A50BB" w:rsidP="0057613D"/>
          <w:p w:rsidR="005A50BB" w:rsidRDefault="005A50BB" w:rsidP="0057613D">
            <w:r w:rsidRPr="00B370A7">
              <w:rPr>
                <w:sz w:val="24"/>
                <w:szCs w:val="24"/>
              </w:rPr>
              <w:t>8</w:t>
            </w:r>
            <w:r>
              <w:t>.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000000"/>
            </w:tcBorders>
          </w:tcPr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  <w:p w:rsidR="005A50BB" w:rsidRDefault="005A50BB" w:rsidP="005761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Рубайло </w:t>
            </w:r>
          </w:p>
          <w:p w:rsidR="005A50BB" w:rsidRDefault="005A50BB" w:rsidP="005761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Юрий Борисович</w:t>
            </w:r>
          </w:p>
        </w:tc>
        <w:tc>
          <w:tcPr>
            <w:tcW w:w="1696" w:type="dxa"/>
            <w:vMerge w:val="restart"/>
            <w:vAlign w:val="center"/>
          </w:tcPr>
          <w:p w:rsidR="005A50BB" w:rsidRDefault="005A50BB" w:rsidP="0057613D">
            <w:pPr>
              <w:rPr>
                <w:sz w:val="24"/>
                <w:szCs w:val="24"/>
              </w:rPr>
            </w:pPr>
            <w:r w:rsidRPr="00B763A8">
              <w:rPr>
                <w:sz w:val="20"/>
                <w:szCs w:val="20"/>
              </w:rPr>
              <w:t>депутат муниципального образования Левобережное Белевского района</w:t>
            </w:r>
          </w:p>
        </w:tc>
        <w:tc>
          <w:tcPr>
            <w:tcW w:w="15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 для ведения ЛПХ</w:t>
            </w: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370,00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LADA</w:t>
            </w:r>
          </w:p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(ВАЗ) </w:t>
            </w:r>
            <w:r w:rsidRPr="00867C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211213,</w:t>
            </w:r>
          </w:p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2002г.</w:t>
            </w:r>
          </w:p>
        </w:tc>
        <w:tc>
          <w:tcPr>
            <w:tcW w:w="1276" w:type="dxa"/>
            <w:vMerge w:val="restart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372056,17</w:t>
            </w:r>
          </w:p>
        </w:tc>
        <w:tc>
          <w:tcPr>
            <w:tcW w:w="1417" w:type="dxa"/>
            <w:vMerge w:val="restart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791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57613D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5A50BB" w:rsidRDefault="005A50BB" w:rsidP="0057613D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 для ведения ЛПХ</w:t>
            </w: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680,00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</w:tr>
      <w:tr w:rsidR="005A50BB" w:rsidRPr="002722DB" w:rsidTr="00006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57613D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5A50BB" w:rsidRDefault="005A50BB" w:rsidP="0057613D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98,20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</w:tr>
      <w:tr w:rsidR="005A50BB" w:rsidRPr="002722DB" w:rsidTr="004D7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57613D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5A50BB" w:rsidRDefault="005A50BB" w:rsidP="005761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98,20</w:t>
            </w:r>
          </w:p>
        </w:tc>
        <w:tc>
          <w:tcPr>
            <w:tcW w:w="992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133905,91</w:t>
            </w:r>
          </w:p>
        </w:tc>
        <w:tc>
          <w:tcPr>
            <w:tcW w:w="1417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 w:val="restart"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57613D"/>
          <w:p w:rsidR="005A50BB" w:rsidRDefault="005A50BB" w:rsidP="0057613D"/>
          <w:p w:rsidR="005A50BB" w:rsidRDefault="005A50BB" w:rsidP="0057613D">
            <w:r>
              <w:rPr>
                <w:sz w:val="24"/>
                <w:szCs w:val="24"/>
              </w:rPr>
              <w:t>9</w:t>
            </w:r>
            <w:r>
              <w:t>.</w:t>
            </w:r>
          </w:p>
        </w:tc>
        <w:tc>
          <w:tcPr>
            <w:tcW w:w="1696" w:type="dxa"/>
            <w:vMerge w:val="restart"/>
            <w:tcBorders>
              <w:left w:val="single" w:sz="4" w:space="0" w:color="000000"/>
            </w:tcBorders>
          </w:tcPr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  <w:p w:rsidR="005A50BB" w:rsidRDefault="005A50BB" w:rsidP="005761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Ушаков Сергей  Алексеевич</w:t>
            </w:r>
          </w:p>
        </w:tc>
        <w:tc>
          <w:tcPr>
            <w:tcW w:w="1696" w:type="dxa"/>
            <w:vAlign w:val="center"/>
          </w:tcPr>
          <w:p w:rsidR="005A50BB" w:rsidRDefault="005A50BB" w:rsidP="0057613D">
            <w:pPr>
              <w:rPr>
                <w:sz w:val="24"/>
                <w:szCs w:val="24"/>
              </w:rPr>
            </w:pPr>
            <w:r w:rsidRPr="00B763A8">
              <w:rPr>
                <w:sz w:val="20"/>
                <w:szCs w:val="20"/>
              </w:rPr>
              <w:t>депутат муниципального образования Левобережное Белевского района</w:t>
            </w:r>
          </w:p>
        </w:tc>
        <w:tc>
          <w:tcPr>
            <w:tcW w:w="15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 (1/2)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63,50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LADA</w:t>
            </w:r>
          </w:p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(ВАЗ) </w:t>
            </w:r>
            <w:r w:rsidRPr="00867C0E">
              <w:rPr>
                <w:sz w:val="24"/>
                <w:szCs w:val="24"/>
              </w:rPr>
              <w:t xml:space="preserve"> 213100</w:t>
            </w:r>
            <w:r>
              <w:rPr>
                <w:sz w:val="24"/>
                <w:szCs w:val="24"/>
              </w:rPr>
              <w:t>,</w:t>
            </w:r>
          </w:p>
          <w:p w:rsidR="005A50BB" w:rsidRPr="00867C0E" w:rsidRDefault="005A50BB" w:rsidP="0057613D">
            <w:pPr>
              <w:jc w:val="center"/>
              <w:rPr>
                <w:sz w:val="24"/>
                <w:szCs w:val="24"/>
              </w:rPr>
            </w:pPr>
            <w:r w:rsidRPr="00867C0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</w:t>
            </w:r>
            <w:r w:rsidRPr="00867C0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года</w:t>
            </w:r>
          </w:p>
          <w:p w:rsidR="005A50BB" w:rsidRPr="00867C0E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KAMAZ</w:t>
            </w:r>
            <w:r w:rsidRPr="00867C0E">
              <w:rPr>
                <w:sz w:val="24"/>
                <w:szCs w:val="24"/>
              </w:rPr>
              <w:t xml:space="preserve"> 35511</w:t>
            </w:r>
            <w:r>
              <w:rPr>
                <w:sz w:val="24"/>
                <w:szCs w:val="24"/>
              </w:rPr>
              <w:t>,1985 года</w:t>
            </w:r>
          </w:p>
        </w:tc>
        <w:tc>
          <w:tcPr>
            <w:tcW w:w="12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496197,77</w:t>
            </w:r>
          </w:p>
        </w:tc>
        <w:tc>
          <w:tcPr>
            <w:tcW w:w="1417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57613D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  <w:vAlign w:val="center"/>
          </w:tcPr>
          <w:p w:rsidR="005A50BB" w:rsidRPr="00B763A8" w:rsidRDefault="005A50BB" w:rsidP="005761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зем.участок для с/х производства </w:t>
            </w: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435400,00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Ssang</w:t>
            </w:r>
            <w:r w:rsidRPr="004372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Yong</w:t>
            </w:r>
            <w:r w:rsidRPr="004372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KYRON</w:t>
            </w:r>
            <w:r w:rsidRPr="00437248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, 2010 года,</w:t>
            </w:r>
          </w:p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КАМАЗ 45143-12-15,</w:t>
            </w:r>
          </w:p>
          <w:p w:rsidR="005A50BB" w:rsidRPr="00437248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 года, Трактор Беларус 1221.2, 2014 года</w:t>
            </w:r>
          </w:p>
        </w:tc>
        <w:tc>
          <w:tcPr>
            <w:tcW w:w="1276" w:type="dxa"/>
            <w:vMerge w:val="restart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331564,53</w:t>
            </w:r>
          </w:p>
        </w:tc>
        <w:tc>
          <w:tcPr>
            <w:tcW w:w="1417" w:type="dxa"/>
            <w:vMerge w:val="restart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57613D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5A50BB" w:rsidRDefault="005A50BB" w:rsidP="0057613D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зем.участок для с/х производства </w:t>
            </w: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63000,00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5A50BB" w:rsidRPr="00437248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57613D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5A50BB" w:rsidRDefault="005A50BB" w:rsidP="0057613D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 (1/2)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63,50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5A50BB" w:rsidRPr="00437248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</w:p>
        </w:tc>
      </w:tr>
      <w:tr w:rsidR="005A50BB" w:rsidRPr="002722DB" w:rsidTr="00916B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 w:val="restart"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57613D"/>
          <w:p w:rsidR="005A50BB" w:rsidRDefault="005A50BB" w:rsidP="0057613D"/>
          <w:p w:rsidR="005A50BB" w:rsidRPr="00437248" w:rsidRDefault="005A50BB" w:rsidP="005761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696" w:type="dxa"/>
            <w:vMerge w:val="restart"/>
            <w:tcBorders>
              <w:left w:val="single" w:sz="4" w:space="0" w:color="000000"/>
            </w:tcBorders>
          </w:tcPr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  <w:p w:rsidR="005A50BB" w:rsidRDefault="005A50BB" w:rsidP="005761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Чехарина Марина Ивановна</w:t>
            </w:r>
          </w:p>
        </w:tc>
        <w:tc>
          <w:tcPr>
            <w:tcW w:w="1696" w:type="dxa"/>
            <w:vAlign w:val="center"/>
          </w:tcPr>
          <w:p w:rsidR="005A50BB" w:rsidRDefault="005A50BB" w:rsidP="0057613D">
            <w:pPr>
              <w:rPr>
                <w:sz w:val="24"/>
                <w:szCs w:val="24"/>
              </w:rPr>
            </w:pPr>
            <w:r w:rsidRPr="00B763A8">
              <w:rPr>
                <w:sz w:val="20"/>
                <w:szCs w:val="20"/>
              </w:rPr>
              <w:t>депутат муниципального образования Левобережное Белевского района</w:t>
            </w:r>
          </w:p>
        </w:tc>
        <w:tc>
          <w:tcPr>
            <w:tcW w:w="15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 (1/3)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70,20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Pr="00437248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206887,51</w:t>
            </w:r>
          </w:p>
        </w:tc>
        <w:tc>
          <w:tcPr>
            <w:tcW w:w="1417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50BB" w:rsidRPr="002722DB" w:rsidTr="00E37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5A50BB" w:rsidRDefault="005A50BB" w:rsidP="0057613D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5A50BB" w:rsidRDefault="005A50BB" w:rsidP="0057613D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:rsidR="005A50BB" w:rsidRPr="00B763A8" w:rsidRDefault="005A50BB" w:rsidP="005761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7975,14</w:t>
            </w:r>
          </w:p>
        </w:tc>
        <w:tc>
          <w:tcPr>
            <w:tcW w:w="1417" w:type="dxa"/>
            <w:vAlign w:val="center"/>
          </w:tcPr>
          <w:p w:rsidR="005A50BB" w:rsidRDefault="005A50BB" w:rsidP="00576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A50BB" w:rsidRDefault="005A50BB"/>
    <w:sectPr w:rsidR="005A50BB" w:rsidSect="00347191">
      <w:pgSz w:w="16838" w:h="11906" w:orient="landscape"/>
      <w:pgMar w:top="567" w:right="1134" w:bottom="851" w:left="1134" w:header="284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0BB" w:rsidRDefault="005A50BB" w:rsidP="00347191">
      <w:r>
        <w:separator/>
      </w:r>
    </w:p>
  </w:endnote>
  <w:endnote w:type="continuationSeparator" w:id="0">
    <w:p w:rsidR="005A50BB" w:rsidRDefault="005A50BB" w:rsidP="00347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0BB" w:rsidRDefault="005A50BB" w:rsidP="00347191">
      <w:r>
        <w:separator/>
      </w:r>
    </w:p>
  </w:footnote>
  <w:footnote w:type="continuationSeparator" w:id="0">
    <w:p w:rsidR="005A50BB" w:rsidRDefault="005A50BB" w:rsidP="003471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5AA"/>
    <w:rsid w:val="00006BF8"/>
    <w:rsid w:val="00016B53"/>
    <w:rsid w:val="0007326D"/>
    <w:rsid w:val="000E525E"/>
    <w:rsid w:val="001168B3"/>
    <w:rsid w:val="00142FA1"/>
    <w:rsid w:val="00152E9A"/>
    <w:rsid w:val="001858C8"/>
    <w:rsid w:val="00197675"/>
    <w:rsid w:val="001A178D"/>
    <w:rsid w:val="001B576A"/>
    <w:rsid w:val="001C2E9F"/>
    <w:rsid w:val="002722DB"/>
    <w:rsid w:val="002B2007"/>
    <w:rsid w:val="002D29DC"/>
    <w:rsid w:val="002D2C30"/>
    <w:rsid w:val="00302705"/>
    <w:rsid w:val="00302F69"/>
    <w:rsid w:val="00347191"/>
    <w:rsid w:val="0036735B"/>
    <w:rsid w:val="00394161"/>
    <w:rsid w:val="003B76BB"/>
    <w:rsid w:val="003E7767"/>
    <w:rsid w:val="003F31CF"/>
    <w:rsid w:val="00415500"/>
    <w:rsid w:val="00431FA5"/>
    <w:rsid w:val="004356C5"/>
    <w:rsid w:val="00437248"/>
    <w:rsid w:val="004419B1"/>
    <w:rsid w:val="004422DD"/>
    <w:rsid w:val="0047783B"/>
    <w:rsid w:val="004B7BD1"/>
    <w:rsid w:val="004C2C5D"/>
    <w:rsid w:val="004D74FC"/>
    <w:rsid w:val="004E141D"/>
    <w:rsid w:val="005151A7"/>
    <w:rsid w:val="005309A0"/>
    <w:rsid w:val="00550B66"/>
    <w:rsid w:val="00565D04"/>
    <w:rsid w:val="005726BE"/>
    <w:rsid w:val="0057613D"/>
    <w:rsid w:val="00587068"/>
    <w:rsid w:val="00591F4D"/>
    <w:rsid w:val="005940B3"/>
    <w:rsid w:val="0059452C"/>
    <w:rsid w:val="005A50BB"/>
    <w:rsid w:val="005C533C"/>
    <w:rsid w:val="005F54F6"/>
    <w:rsid w:val="006260B1"/>
    <w:rsid w:val="00641C95"/>
    <w:rsid w:val="00663FB3"/>
    <w:rsid w:val="006815AA"/>
    <w:rsid w:val="00685397"/>
    <w:rsid w:val="006C1351"/>
    <w:rsid w:val="006C17AE"/>
    <w:rsid w:val="006C51FE"/>
    <w:rsid w:val="00703C3E"/>
    <w:rsid w:val="007268C4"/>
    <w:rsid w:val="007515CD"/>
    <w:rsid w:val="00791F58"/>
    <w:rsid w:val="00796CE9"/>
    <w:rsid w:val="007C0EF8"/>
    <w:rsid w:val="007F1841"/>
    <w:rsid w:val="007F3FB0"/>
    <w:rsid w:val="00805304"/>
    <w:rsid w:val="00841B45"/>
    <w:rsid w:val="00851ADC"/>
    <w:rsid w:val="008644AF"/>
    <w:rsid w:val="00867C0E"/>
    <w:rsid w:val="008B0D05"/>
    <w:rsid w:val="008C39E9"/>
    <w:rsid w:val="008F174E"/>
    <w:rsid w:val="00916BB7"/>
    <w:rsid w:val="0092787D"/>
    <w:rsid w:val="00927DD4"/>
    <w:rsid w:val="0094508D"/>
    <w:rsid w:val="009A763D"/>
    <w:rsid w:val="009C2D40"/>
    <w:rsid w:val="009E66AB"/>
    <w:rsid w:val="00A3685A"/>
    <w:rsid w:val="00A42F9B"/>
    <w:rsid w:val="00A63CA5"/>
    <w:rsid w:val="00A7149E"/>
    <w:rsid w:val="00A74697"/>
    <w:rsid w:val="00A75313"/>
    <w:rsid w:val="00A81D3F"/>
    <w:rsid w:val="00AA4366"/>
    <w:rsid w:val="00AC2B88"/>
    <w:rsid w:val="00AC55D5"/>
    <w:rsid w:val="00B02624"/>
    <w:rsid w:val="00B370A7"/>
    <w:rsid w:val="00B745F4"/>
    <w:rsid w:val="00B763A8"/>
    <w:rsid w:val="00B93795"/>
    <w:rsid w:val="00BA2377"/>
    <w:rsid w:val="00BA2DD2"/>
    <w:rsid w:val="00BB714F"/>
    <w:rsid w:val="00BF3EF4"/>
    <w:rsid w:val="00C04261"/>
    <w:rsid w:val="00C06866"/>
    <w:rsid w:val="00C17E76"/>
    <w:rsid w:val="00C66382"/>
    <w:rsid w:val="00C857E3"/>
    <w:rsid w:val="00CC28E0"/>
    <w:rsid w:val="00CE4F90"/>
    <w:rsid w:val="00CF2CBC"/>
    <w:rsid w:val="00D05C38"/>
    <w:rsid w:val="00D066A6"/>
    <w:rsid w:val="00D227D5"/>
    <w:rsid w:val="00D26C2D"/>
    <w:rsid w:val="00D512EE"/>
    <w:rsid w:val="00D72D31"/>
    <w:rsid w:val="00D92866"/>
    <w:rsid w:val="00DB3E08"/>
    <w:rsid w:val="00DC043E"/>
    <w:rsid w:val="00DC74A3"/>
    <w:rsid w:val="00DE1E6B"/>
    <w:rsid w:val="00DE7DF7"/>
    <w:rsid w:val="00E15BB8"/>
    <w:rsid w:val="00E24899"/>
    <w:rsid w:val="00E37C9A"/>
    <w:rsid w:val="00E44247"/>
    <w:rsid w:val="00E526B4"/>
    <w:rsid w:val="00E71684"/>
    <w:rsid w:val="00E758FD"/>
    <w:rsid w:val="00E7679A"/>
    <w:rsid w:val="00EF0C1B"/>
    <w:rsid w:val="00EF7A37"/>
    <w:rsid w:val="00F4055A"/>
    <w:rsid w:val="00F44178"/>
    <w:rsid w:val="00F548CA"/>
    <w:rsid w:val="00F73839"/>
    <w:rsid w:val="00F81396"/>
    <w:rsid w:val="00FA15B0"/>
    <w:rsid w:val="00FD7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866"/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719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471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4719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4719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F17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17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208</TotalTime>
  <Pages>6</Pages>
  <Words>634</Words>
  <Characters>3619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2016-04-12T05:28:00Z</cp:lastPrinted>
  <dcterms:created xsi:type="dcterms:W3CDTF">2015-06-08T12:30:00Z</dcterms:created>
  <dcterms:modified xsi:type="dcterms:W3CDTF">2016-04-12T05:36:00Z</dcterms:modified>
</cp:coreProperties>
</file>